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E76" w:rsidRPr="00E076DC" w:rsidRDefault="00AF1E76" w:rsidP="00A8331A">
      <w:pPr>
        <w:jc w:val="center"/>
        <w:rPr>
          <w:rFonts w:ascii="Comic Sans MS" w:hAnsi="Comic Sans MS"/>
          <w:b/>
          <w:sz w:val="32"/>
          <w:szCs w:val="32"/>
          <w:u w:val="single"/>
        </w:rPr>
      </w:pPr>
      <w:r w:rsidRPr="00E076DC">
        <w:rPr>
          <w:rFonts w:ascii="Comic Sans MS" w:hAnsi="Comic Sans MS"/>
          <w:b/>
          <w:sz w:val="32"/>
          <w:szCs w:val="32"/>
          <w:u w:val="single"/>
        </w:rPr>
        <w:t>School Life and Future Plans Questions</w:t>
      </w:r>
    </w:p>
    <w:p w:rsidR="00AF1E76" w:rsidRPr="00E076DC" w:rsidRDefault="00AF1E76">
      <w:pPr>
        <w:rPr>
          <w:rFonts w:ascii="Comic Sans MS" w:hAnsi="Comic Sans MS"/>
          <w:sz w:val="32"/>
          <w:szCs w:val="32"/>
        </w:rPr>
      </w:pPr>
    </w:p>
    <w:p w:rsidR="00AF1E76" w:rsidRPr="00E076DC" w:rsidRDefault="00AF1E76" w:rsidP="00026B1E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¿Cómo vas al colegio normalmente?</w:t>
      </w:r>
      <w:r w:rsidR="000A0453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>How</w:t>
      </w:r>
      <w:proofErr w:type="spellEnd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do </w:t>
      </w:r>
      <w:proofErr w:type="spellStart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>get</w:t>
      </w:r>
      <w:proofErr w:type="spellEnd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>school</w:t>
      </w:r>
      <w:proofErr w:type="spellEnd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>normally</w:t>
      </w:r>
      <w:proofErr w:type="spellEnd"/>
      <w:r w:rsidR="000A0453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0A0453" w:rsidRPr="00E076DC" w:rsidRDefault="000A0453" w:rsidP="000A0453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Normalmente voy al colegio</w:t>
      </w:r>
    </w:p>
    <w:p w:rsidR="000A0453" w:rsidRPr="00E076DC" w:rsidRDefault="000A0453" w:rsidP="000A0453">
      <w:pPr>
        <w:pStyle w:val="ListParagraph"/>
        <w:numPr>
          <w:ilvl w:val="1"/>
          <w:numId w:val="2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a pie</w:t>
      </w:r>
    </w:p>
    <w:p w:rsidR="000A0453" w:rsidRPr="00E076DC" w:rsidRDefault="000A0453" w:rsidP="000A0453">
      <w:pPr>
        <w:pStyle w:val="ListParagraph"/>
        <w:numPr>
          <w:ilvl w:val="1"/>
          <w:numId w:val="2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en coche</w:t>
      </w:r>
    </w:p>
    <w:p w:rsidR="000A0453" w:rsidRPr="00E076DC" w:rsidRDefault="000A0453" w:rsidP="000A0453">
      <w:pPr>
        <w:pStyle w:val="ListParagraph"/>
        <w:numPr>
          <w:ilvl w:val="1"/>
          <w:numId w:val="2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en autobús etc.</w:t>
      </w:r>
    </w:p>
    <w:p w:rsidR="000A0453" w:rsidRPr="00E076DC" w:rsidRDefault="000A0453" w:rsidP="000A0453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Suelo ir… </w:t>
      </w:r>
      <w:r w:rsidRPr="00E076DC">
        <w:rPr>
          <w:rFonts w:ascii="Comic Sans MS" w:hAnsi="Comic Sans MS"/>
          <w:sz w:val="32"/>
          <w:szCs w:val="32"/>
          <w:lang w:val="es-ES_tradnl"/>
        </w:rPr>
        <w:t xml:space="preserve">= </w:t>
      </w:r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I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usually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go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…</w:t>
      </w:r>
    </w:p>
    <w:p w:rsidR="000A0453" w:rsidRPr="00E076DC" w:rsidRDefault="000A0453" w:rsidP="000A0453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Add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opinions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and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reasons</w:t>
      </w:r>
      <w:proofErr w:type="spellEnd"/>
    </w:p>
    <w:p w:rsidR="000A0453" w:rsidRPr="00E076DC" w:rsidRDefault="000A0453" w:rsidP="000A0453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Normalmente el viaje toma… minutos </w:t>
      </w:r>
      <w:r w:rsidRPr="00E076DC">
        <w:rPr>
          <w:rFonts w:ascii="Comic Sans MS" w:hAnsi="Comic Sans MS"/>
          <w:sz w:val="32"/>
          <w:szCs w:val="32"/>
          <w:lang w:val="es-ES_tradnl"/>
        </w:rPr>
        <w:t xml:space="preserve">=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normally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the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journey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takes</w:t>
      </w:r>
      <w:proofErr w:type="spellEnd"/>
      <w:proofErr w:type="gram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..</w:t>
      </w:r>
      <w:proofErr w:type="gram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minutes.(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add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opinion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and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reason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)</w:t>
      </w:r>
    </w:p>
    <w:p w:rsidR="000A0453" w:rsidRPr="00E076DC" w:rsidRDefault="000A0453" w:rsidP="000A0453">
      <w:pPr>
        <w:pStyle w:val="ListParagraph"/>
        <w:numPr>
          <w:ilvl w:val="0"/>
          <w:numId w:val="2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time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arrive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etc.</w:t>
      </w:r>
    </w:p>
    <w:p w:rsidR="000A0453" w:rsidRPr="00E076DC" w:rsidRDefault="000A0453" w:rsidP="000A0453">
      <w:pPr>
        <w:pStyle w:val="ListParagraph"/>
        <w:numPr>
          <w:ilvl w:val="0"/>
          <w:numId w:val="2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BONUS: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how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GOT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there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yesterday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. </w:t>
      </w:r>
    </w:p>
    <w:p w:rsidR="000A0453" w:rsidRPr="00E076DC" w:rsidRDefault="000A0453" w:rsidP="000A0453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Viajo con </w:t>
      </w:r>
      <w:r w:rsidRPr="00E076DC">
        <w:rPr>
          <w:rFonts w:ascii="Comic Sans MS" w:hAnsi="Comic Sans MS"/>
          <w:sz w:val="32"/>
          <w:szCs w:val="32"/>
          <w:lang w:val="es-ES_tradnl"/>
        </w:rPr>
        <w:t xml:space="preserve">= </w:t>
      </w:r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I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travel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with</w:t>
      </w:r>
      <w:proofErr w:type="spellEnd"/>
    </w:p>
    <w:p w:rsidR="000A0453" w:rsidRPr="00E076DC" w:rsidRDefault="000A0453" w:rsidP="000A0453">
      <w:pPr>
        <w:pStyle w:val="ListParagraph"/>
        <w:numPr>
          <w:ilvl w:val="0"/>
          <w:numId w:val="2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Es sensato ir a pie =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it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is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sensible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walk</w:t>
      </w:r>
      <w:proofErr w:type="spellEnd"/>
    </w:p>
    <w:p w:rsidR="000A0453" w:rsidRPr="00E076DC" w:rsidRDefault="000A0453" w:rsidP="000A0453">
      <w:pPr>
        <w:pStyle w:val="ListParagraph"/>
        <w:numPr>
          <w:ilvl w:val="0"/>
          <w:numId w:val="2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Ojalá que viviera más cerca del colegio</w:t>
      </w:r>
      <w:r w:rsidR="00965588"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así que podría ir a pie allí</w:t>
      </w: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= </w:t>
      </w:r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I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wish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that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I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lived</w:t>
      </w:r>
      <w:proofErr w:type="spellEnd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closer</w:t>
      </w:r>
      <w:proofErr w:type="spellEnd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so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that</w:t>
      </w:r>
      <w:proofErr w:type="spellEnd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I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could</w:t>
      </w:r>
      <w:proofErr w:type="spellEnd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walk</w:t>
      </w:r>
      <w:proofErr w:type="spellEnd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there</w:t>
      </w:r>
      <w:proofErr w:type="spellEnd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.</w:t>
      </w:r>
    </w:p>
    <w:p w:rsidR="00965588" w:rsidRPr="00E076DC" w:rsidRDefault="00965588" w:rsidP="000A0453">
      <w:pPr>
        <w:pStyle w:val="ListParagraph"/>
        <w:numPr>
          <w:ilvl w:val="0"/>
          <w:numId w:val="2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Salgo de casa a las… para asegurar que llego a tiempo = I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leave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the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house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at</w:t>
      </w:r>
      <w:proofErr w:type="gram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..</w:t>
      </w:r>
      <w:proofErr w:type="gram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to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make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sure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I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arrive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on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time.</w:t>
      </w:r>
    </w:p>
    <w:p w:rsidR="00AF1E76" w:rsidRPr="00E076DC" w:rsidRDefault="00AF1E76" w:rsidP="00026B1E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¿A qué hora empiezan las clases?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time do clases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start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965588" w:rsidRPr="00E076DC" w:rsidRDefault="00965588" w:rsidP="00965588">
      <w:pPr>
        <w:pStyle w:val="ListParagraph"/>
        <w:numPr>
          <w:ilvl w:val="0"/>
          <w:numId w:val="3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Las clases empiezan a las nueve y cuarto.</w:t>
      </w:r>
    </w:p>
    <w:p w:rsidR="00965588" w:rsidRPr="00E076DC" w:rsidRDefault="00965588" w:rsidP="00965588">
      <w:pPr>
        <w:pStyle w:val="ListParagraph"/>
        <w:numPr>
          <w:ilvl w:val="0"/>
          <w:numId w:val="3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El profesor/ la profesora pasa lista a las nueve y cuarto.</w:t>
      </w:r>
    </w:p>
    <w:p w:rsidR="00965588" w:rsidRPr="00E076DC" w:rsidRDefault="00965588" w:rsidP="00965588">
      <w:pPr>
        <w:pStyle w:val="ListParagraph"/>
        <w:numPr>
          <w:ilvl w:val="0"/>
          <w:numId w:val="3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lastRenderedPageBreak/>
        <w:t xml:space="preserve">El horario ha cambiado =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T</w:t>
      </w:r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he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timetable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has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changed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.</w:t>
      </w:r>
    </w:p>
    <w:p w:rsidR="00965588" w:rsidRPr="00E076DC" w:rsidRDefault="00965588" w:rsidP="00965588">
      <w:pPr>
        <w:pStyle w:val="ListParagraph"/>
        <w:numPr>
          <w:ilvl w:val="0"/>
          <w:numId w:val="3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Add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opinions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and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reasons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start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time and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even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compare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it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other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schools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!</w:t>
      </w:r>
    </w:p>
    <w:p w:rsidR="00965588" w:rsidRPr="00E076DC" w:rsidRDefault="00965588" w:rsidP="00965588">
      <w:pPr>
        <w:ind w:left="1080"/>
        <w:rPr>
          <w:rFonts w:ascii="Comic Sans MS" w:hAnsi="Comic Sans MS"/>
          <w:color w:val="800080"/>
          <w:sz w:val="32"/>
          <w:szCs w:val="32"/>
          <w:lang w:val="es-ES_tradnl"/>
        </w:rPr>
      </w:pPr>
    </w:p>
    <w:p w:rsidR="00AF1E76" w:rsidRPr="00E076DC" w:rsidRDefault="00AF1E76" w:rsidP="00026B1E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¿Cuánto tiempo dura una clase?</w:t>
      </w:r>
      <w:r w:rsidR="00965588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How</w:t>
      </w:r>
      <w:proofErr w:type="spellEnd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long</w:t>
      </w:r>
      <w:proofErr w:type="spellEnd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does</w:t>
      </w:r>
      <w:proofErr w:type="spellEnd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class</w:t>
      </w:r>
      <w:proofErr w:type="spellEnd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965588" w:rsidRPr="00E076DC">
        <w:rPr>
          <w:rFonts w:ascii="Comic Sans MS" w:hAnsi="Comic Sans MS"/>
          <w:color w:val="0070C0"/>
          <w:sz w:val="32"/>
          <w:szCs w:val="32"/>
          <w:lang w:val="es-ES_tradnl"/>
        </w:rPr>
        <w:t>last</w:t>
      </w:r>
      <w:proofErr w:type="spellEnd"/>
      <w:r w:rsidR="001F03C9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1F03C9" w:rsidRPr="00E076DC" w:rsidRDefault="001F03C9" w:rsidP="001F03C9">
      <w:pPr>
        <w:pStyle w:val="ListParagraph"/>
        <w:numPr>
          <w:ilvl w:val="0"/>
          <w:numId w:val="4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Una clase dura cuarenta minutos.</w:t>
      </w:r>
    </w:p>
    <w:p w:rsidR="001F03C9" w:rsidRPr="00E076DC" w:rsidRDefault="001F03C9" w:rsidP="001F03C9">
      <w:pPr>
        <w:pStyle w:val="ListParagraph"/>
        <w:numPr>
          <w:ilvl w:val="0"/>
          <w:numId w:val="4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Sin embargo, las clases para el almuerzo solamente duran treinta y cinco minutos.</w:t>
      </w:r>
    </w:p>
    <w:p w:rsidR="001F03C9" w:rsidRPr="00E076DC" w:rsidRDefault="001F03C9" w:rsidP="001F03C9">
      <w:pPr>
        <w:pStyle w:val="ListParagraph"/>
        <w:numPr>
          <w:ilvl w:val="0"/>
          <w:numId w:val="4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A mi modo de ver cuarenta minutos duran para siempre. = In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my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opinion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40 minutes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lasts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forever</w:t>
      </w:r>
      <w:proofErr w:type="spellEnd"/>
    </w:p>
    <w:p w:rsidR="001F03C9" w:rsidRPr="00E076DC" w:rsidRDefault="001F03C9" w:rsidP="001F03C9">
      <w:pPr>
        <w:pStyle w:val="ListParagraph"/>
        <w:numPr>
          <w:ilvl w:val="0"/>
          <w:numId w:val="4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Así dos clases duran ochenta minutos ¡qué pesadilla! = So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two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classes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last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80 minutes-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what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a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nightmare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!</w:t>
      </w:r>
    </w:p>
    <w:p w:rsidR="00AF1E76" w:rsidRPr="00E076DC" w:rsidRDefault="00AF1E76" w:rsidP="00026B1E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¿Qué haces durante el recreo?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do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do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during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break</w:t>
      </w:r>
      <w:proofErr w:type="gram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  <w:proofErr w:type="gramEnd"/>
    </w:p>
    <w:p w:rsidR="001F03C9" w:rsidRPr="00E076DC" w:rsidRDefault="001F03C9" w:rsidP="001F03C9">
      <w:pPr>
        <w:pStyle w:val="ListParagraph"/>
        <w:numPr>
          <w:ilvl w:val="0"/>
          <w:numId w:val="5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Normalmente durante el recreo</w:t>
      </w:r>
    </w:p>
    <w:p w:rsidR="001F03C9" w:rsidRPr="00E076DC" w:rsidRDefault="001F03C9" w:rsidP="001F03C9">
      <w:pPr>
        <w:pStyle w:val="ListParagraph"/>
        <w:numPr>
          <w:ilvl w:val="0"/>
          <w:numId w:val="5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Durante el recreo suelo +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infinitive</w:t>
      </w:r>
      <w:proofErr w:type="spellEnd"/>
    </w:p>
    <w:p w:rsidR="001F03C9" w:rsidRPr="00E076DC" w:rsidRDefault="001F03C9" w:rsidP="001F03C9">
      <w:pPr>
        <w:pStyle w:val="ListParagraph"/>
        <w:numPr>
          <w:ilvl w:val="1"/>
          <w:numId w:val="5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Charlo /charlar con mis amigos</w:t>
      </w:r>
    </w:p>
    <w:p w:rsidR="001F03C9" w:rsidRPr="00E076DC" w:rsidRDefault="001F03C9" w:rsidP="001F03C9">
      <w:pPr>
        <w:pStyle w:val="ListParagraph"/>
        <w:numPr>
          <w:ilvl w:val="1"/>
          <w:numId w:val="5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Como/comer…/ bebo/beber…</w:t>
      </w:r>
    </w:p>
    <w:p w:rsidR="001F03C9" w:rsidRPr="00E076DC" w:rsidRDefault="001F03C9" w:rsidP="001F03C9">
      <w:pPr>
        <w:pStyle w:val="ListParagraph"/>
        <w:numPr>
          <w:ilvl w:val="1"/>
          <w:numId w:val="5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Juego/jugar al fútbol con mis amigos.</w:t>
      </w:r>
    </w:p>
    <w:p w:rsidR="001F03C9" w:rsidRPr="00E076DC" w:rsidRDefault="001F03C9" w:rsidP="001F03C9">
      <w:pPr>
        <w:pStyle w:val="ListParagraph"/>
        <w:numPr>
          <w:ilvl w:val="1"/>
          <w:numId w:val="5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el recreo solamente dura quince minutos que a mi parecer es demasiado corto. El año pasado duró veinte minutos y era mejor porque… </w:t>
      </w:r>
      <w:r w:rsidRPr="00E076DC">
        <w:rPr>
          <w:rFonts w:ascii="Comic Sans MS" w:hAnsi="Comic Sans MS"/>
          <w:sz w:val="32"/>
          <w:szCs w:val="32"/>
          <w:lang w:val="es-ES_tradnl"/>
        </w:rPr>
        <w:t xml:space="preserve">= </w:t>
      </w:r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Break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only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lasts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15 minutes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which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in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my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opinion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es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too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short.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Last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year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it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lasted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20 minutes and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that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was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better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because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…</w:t>
      </w:r>
    </w:p>
    <w:p w:rsidR="001F03C9" w:rsidRPr="00E076DC" w:rsidRDefault="001F03C9" w:rsidP="001F03C9">
      <w:pPr>
        <w:ind w:left="1800"/>
        <w:rPr>
          <w:rFonts w:ascii="Comic Sans MS" w:hAnsi="Comic Sans MS"/>
          <w:sz w:val="32"/>
          <w:szCs w:val="32"/>
          <w:lang w:val="es-ES_tradnl"/>
        </w:rPr>
      </w:pPr>
    </w:p>
    <w:p w:rsidR="00AF1E76" w:rsidRPr="00E076DC" w:rsidRDefault="00AF1E76" w:rsidP="007C394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¿Cuántas asignaturas estudias?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How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many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subjects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do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yuo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study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1F03C9" w:rsidRPr="00E076DC" w:rsidRDefault="001F03C9" w:rsidP="001F03C9">
      <w:pPr>
        <w:pStyle w:val="ListParagraph"/>
        <w:numPr>
          <w:ilvl w:val="0"/>
          <w:numId w:val="6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Estudio ____ asignaturas, es decir and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add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list</w:t>
      </w:r>
      <w:proofErr w:type="spellEnd"/>
    </w:p>
    <w:p w:rsidR="001F03C9" w:rsidRPr="00E076DC" w:rsidRDefault="001F03C9" w:rsidP="001F03C9">
      <w:pPr>
        <w:pStyle w:val="ListParagraph"/>
        <w:numPr>
          <w:ilvl w:val="0"/>
          <w:numId w:val="6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Algunas asignaturas son obligatorias como… =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some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subjects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are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compulsory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like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…</w:t>
      </w:r>
    </w:p>
    <w:p w:rsidR="00AF1E76" w:rsidRPr="00E076DC" w:rsidRDefault="00AF1E76" w:rsidP="00903A9A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¿Tienes que hacer muchos deberes?</w:t>
      </w:r>
      <w:r w:rsidR="001F03C9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r w:rsidR="001F03C9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Do </w:t>
      </w:r>
      <w:proofErr w:type="spellStart"/>
      <w:r w:rsidR="001F03C9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1F03C9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F03C9" w:rsidRPr="00E076DC">
        <w:rPr>
          <w:rFonts w:ascii="Comic Sans MS" w:hAnsi="Comic Sans MS"/>
          <w:color w:val="0070C0"/>
          <w:sz w:val="32"/>
          <w:szCs w:val="32"/>
          <w:lang w:val="es-ES_tradnl"/>
        </w:rPr>
        <w:t>have</w:t>
      </w:r>
      <w:proofErr w:type="spellEnd"/>
      <w:r w:rsidR="001F03C9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F03C9" w:rsidRPr="00E076DC">
        <w:rPr>
          <w:rFonts w:ascii="Comic Sans MS" w:hAnsi="Comic Sans MS"/>
          <w:color w:val="0070C0"/>
          <w:sz w:val="32"/>
          <w:szCs w:val="32"/>
          <w:lang w:val="es-ES_tradnl"/>
        </w:rPr>
        <w:t>much</w:t>
      </w:r>
      <w:proofErr w:type="spellEnd"/>
      <w:r w:rsidR="001F03C9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F03C9" w:rsidRPr="00E076DC">
        <w:rPr>
          <w:rFonts w:ascii="Comic Sans MS" w:hAnsi="Comic Sans MS"/>
          <w:color w:val="0070C0"/>
          <w:sz w:val="32"/>
          <w:szCs w:val="32"/>
          <w:lang w:val="es-ES_tradnl"/>
        </w:rPr>
        <w:t>homework</w:t>
      </w:r>
      <w:proofErr w:type="spellEnd"/>
      <w:r w:rsidR="001F03C9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1F03C9" w:rsidRPr="00E076DC" w:rsidRDefault="001F03C9" w:rsidP="001F03C9">
      <w:pPr>
        <w:pStyle w:val="ListParagraph"/>
        <w:numPr>
          <w:ilvl w:val="0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Sí</w:t>
      </w:r>
      <w:r w:rsidR="000B79D8"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r w:rsidR="00E93010" w:rsidRPr="00E076DC">
        <w:rPr>
          <w:rFonts w:ascii="Comic Sans MS" w:hAnsi="Comic Sans MS"/>
          <w:color w:val="800080"/>
          <w:sz w:val="32"/>
          <w:szCs w:val="32"/>
          <w:lang w:val="es-ES_tradnl"/>
        </w:rPr>
        <w:t>tenemos muchos deberes</w:t>
      </w:r>
    </w:p>
    <w:p w:rsidR="00E93010" w:rsidRPr="00E076DC" w:rsidRDefault="00E93010" w:rsidP="001F03C9">
      <w:pPr>
        <w:pStyle w:val="ListParagraph"/>
        <w:numPr>
          <w:ilvl w:val="0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No, no tenemos muchos deberes</w:t>
      </w:r>
    </w:p>
    <w:p w:rsidR="00E93010" w:rsidRPr="00E076DC" w:rsidRDefault="00E93010" w:rsidP="00E93010">
      <w:pPr>
        <w:pStyle w:val="ListParagraph"/>
        <w:numPr>
          <w:ilvl w:val="1"/>
          <w:numId w:val="7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Add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in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opinions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and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reasons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your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opinion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.</w:t>
      </w:r>
    </w:p>
    <w:p w:rsidR="00AF1E76" w:rsidRPr="00E076DC" w:rsidRDefault="00AF1E76" w:rsidP="00650085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 xml:space="preserve">¿Cuál es tu asignatura favorita? ¿Por qué? 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 xml:space="preserve">=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si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your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favourite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subject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and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why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E93010" w:rsidRPr="00E076DC" w:rsidRDefault="00E93010" w:rsidP="00E93010">
      <w:pPr>
        <w:pStyle w:val="ListParagraph"/>
        <w:numPr>
          <w:ilvl w:val="0"/>
          <w:numId w:val="15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Mi asignatura favorita es… porque…</w:t>
      </w:r>
    </w:p>
    <w:p w:rsidR="00AF1E76" w:rsidRPr="00E076DC" w:rsidRDefault="00AF1E76" w:rsidP="00903A9A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 xml:space="preserve">¿Hay una asignatura que no te gusta? ¿Por qué? 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 xml:space="preserve">=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Is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there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subject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dont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like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and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why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AB6A72" w:rsidRPr="00E076DC" w:rsidRDefault="00AB6A72" w:rsidP="00AB6A72">
      <w:pPr>
        <w:pStyle w:val="ListParagraph"/>
        <w:numPr>
          <w:ilvl w:val="0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Es obligatorio/a pero si tuviera que elegir no lo/la estudiaría</w:t>
      </w:r>
    </w:p>
    <w:p w:rsidR="00AF1E76" w:rsidRPr="00E076DC" w:rsidRDefault="00AF1E76" w:rsidP="00EB5AC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¿Hay clubs en el colegio?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Are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there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clubs in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school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E93010" w:rsidRPr="00E076DC" w:rsidRDefault="00E93010" w:rsidP="00E93010">
      <w:pPr>
        <w:pStyle w:val="ListParagraph"/>
        <w:rPr>
          <w:rFonts w:ascii="Comic Sans MS" w:hAnsi="Comic Sans MS"/>
          <w:sz w:val="32"/>
          <w:szCs w:val="32"/>
          <w:lang w:val="es-ES_tradnl"/>
        </w:rPr>
      </w:pPr>
    </w:p>
    <w:p w:rsidR="00AF1E76" w:rsidRPr="00E076DC" w:rsidRDefault="00AF1E76" w:rsidP="00277091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¿Qué hiciste ayer durante la hora de comer?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did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do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during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lunch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yesterday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E93010" w:rsidRPr="00E076DC" w:rsidRDefault="00E93010" w:rsidP="00E93010">
      <w:pPr>
        <w:ind w:left="360"/>
        <w:rPr>
          <w:rFonts w:ascii="Comic Sans MS" w:hAnsi="Comic Sans MS"/>
          <w:sz w:val="32"/>
          <w:szCs w:val="32"/>
          <w:lang w:val="es-ES_tradnl"/>
        </w:rPr>
      </w:pPr>
    </w:p>
    <w:p w:rsidR="00E93010" w:rsidRPr="00E076DC" w:rsidRDefault="00E93010" w:rsidP="00E93010">
      <w:pPr>
        <w:pStyle w:val="ListParagraph"/>
        <w:numPr>
          <w:ilvl w:val="0"/>
          <w:numId w:val="7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See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sheet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were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handed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out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for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ideas.</w:t>
      </w:r>
    </w:p>
    <w:p w:rsidR="00AF1E76" w:rsidRPr="00E076DC" w:rsidRDefault="00AF1E76" w:rsidP="00903A9A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¿Cómo es tu colegio?</w:t>
      </w:r>
      <w:r w:rsidR="001E7722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is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your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school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like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1E7722" w:rsidRPr="00E076DC" w:rsidRDefault="001E7722" w:rsidP="001E7722">
      <w:pPr>
        <w:pStyle w:val="ListParagraph"/>
        <w:numPr>
          <w:ilvl w:val="0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Mi colegio se llama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Aquinas</w:t>
      </w:r>
      <w:proofErr w:type="spellEnd"/>
      <w:proofErr w:type="gram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..</w:t>
      </w:r>
      <w:proofErr w:type="gramEnd"/>
    </w:p>
    <w:p w:rsidR="001E7722" w:rsidRPr="00E076DC" w:rsidRDefault="001E7722" w:rsidP="001E7722">
      <w:pPr>
        <w:pStyle w:val="ListParagraph"/>
        <w:numPr>
          <w:ilvl w:val="0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Mi colegio está en la calle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Ravenhill</w:t>
      </w:r>
      <w:proofErr w:type="spellEnd"/>
    </w:p>
    <w:p w:rsidR="001E7722" w:rsidRPr="00E076DC" w:rsidRDefault="001E7722" w:rsidP="001E7722">
      <w:pPr>
        <w:pStyle w:val="ListParagraph"/>
        <w:numPr>
          <w:ilvl w:val="0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Mi colegio es +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adjectives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to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describe</w:t>
      </w:r>
    </w:p>
    <w:p w:rsidR="001E7722" w:rsidRPr="00E076DC" w:rsidRDefault="001E7722" w:rsidP="001E7722">
      <w:pPr>
        <w:pStyle w:val="ListParagraph"/>
        <w:numPr>
          <w:ilvl w:val="1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lastRenderedPageBreak/>
        <w:t>mixto</w:t>
      </w:r>
    </w:p>
    <w:p w:rsidR="001E7722" w:rsidRPr="00E076DC" w:rsidRDefault="001E7722" w:rsidP="001E7722">
      <w:pPr>
        <w:pStyle w:val="ListParagraph"/>
        <w:numPr>
          <w:ilvl w:val="1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católico</w:t>
      </w:r>
    </w:p>
    <w:p w:rsidR="001E7722" w:rsidRPr="00E076DC" w:rsidRDefault="001E7722" w:rsidP="001E7722">
      <w:pPr>
        <w:pStyle w:val="ListParagraph"/>
        <w:numPr>
          <w:ilvl w:val="1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moderno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etc</w:t>
      </w:r>
      <w:proofErr w:type="spellEnd"/>
    </w:p>
    <w:p w:rsidR="001E7722" w:rsidRPr="00E076DC" w:rsidRDefault="001E7722" w:rsidP="001E7722">
      <w:pPr>
        <w:pStyle w:val="ListParagraph"/>
        <w:numPr>
          <w:ilvl w:val="0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en mi colegio hay…</w:t>
      </w:r>
    </w:p>
    <w:p w:rsidR="001E7722" w:rsidRPr="00E076DC" w:rsidRDefault="001E7722" w:rsidP="001E7722">
      <w:pPr>
        <w:pStyle w:val="ListParagraph"/>
        <w:numPr>
          <w:ilvl w:val="1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una biblioteca</w:t>
      </w:r>
    </w:p>
    <w:p w:rsidR="001E7722" w:rsidRPr="00E076DC" w:rsidRDefault="001E7722" w:rsidP="001E7722">
      <w:pPr>
        <w:pStyle w:val="ListParagraph"/>
        <w:numPr>
          <w:ilvl w:val="1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unas aulas (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classrooms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)</w:t>
      </w:r>
    </w:p>
    <w:p w:rsidR="001E7722" w:rsidRPr="00E076DC" w:rsidRDefault="001E7722" w:rsidP="001E7722">
      <w:pPr>
        <w:pStyle w:val="ListParagraph"/>
        <w:numPr>
          <w:ilvl w:val="1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unos laboratorios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etc</w:t>
      </w:r>
      <w:proofErr w:type="spellEnd"/>
    </w:p>
    <w:p w:rsidR="001E7722" w:rsidRPr="00E076DC" w:rsidRDefault="001E7722" w:rsidP="001E7722">
      <w:pPr>
        <w:pStyle w:val="ListParagraph"/>
        <w:numPr>
          <w:ilvl w:val="0"/>
          <w:numId w:val="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De arriba parece ser como dos plántanos o un ojo ¡qué extraño! </w:t>
      </w:r>
    </w:p>
    <w:p w:rsidR="001E7722" w:rsidRPr="00E076DC" w:rsidRDefault="001E7722" w:rsidP="001E7722">
      <w:pPr>
        <w:pStyle w:val="ListParagraph"/>
        <w:numPr>
          <w:ilvl w:val="0"/>
          <w:numId w:val="7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Your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opinion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and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reason</w:t>
      </w:r>
      <w:proofErr w:type="spellEnd"/>
    </w:p>
    <w:p w:rsidR="001E7722" w:rsidRPr="00E076DC" w:rsidRDefault="001E7722" w:rsidP="001E7722">
      <w:pPr>
        <w:pStyle w:val="ListParagraph"/>
        <w:rPr>
          <w:rFonts w:ascii="Comic Sans MS" w:hAnsi="Comic Sans MS"/>
          <w:sz w:val="32"/>
          <w:szCs w:val="32"/>
          <w:lang w:val="es-ES_tradnl"/>
        </w:rPr>
      </w:pPr>
    </w:p>
    <w:p w:rsidR="00AF1E76" w:rsidRPr="00E076DC" w:rsidRDefault="00AF1E76" w:rsidP="005223E0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 xml:space="preserve">Háblame de un día típico en el colegio.  </w:t>
      </w:r>
      <w:r w:rsidR="001E7722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Tell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me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about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your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typical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school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day</w:t>
      </w:r>
      <w:proofErr w:type="spellEnd"/>
      <w:r w:rsidR="001E7722" w:rsidRPr="00E076DC">
        <w:rPr>
          <w:rFonts w:ascii="Comic Sans MS" w:hAnsi="Comic Sans MS"/>
          <w:color w:val="0070C0"/>
          <w:sz w:val="32"/>
          <w:szCs w:val="32"/>
          <w:lang w:val="es-ES_tradnl"/>
        </w:rPr>
        <w:t>.</w:t>
      </w:r>
    </w:p>
    <w:p w:rsidR="001E7722" w:rsidRPr="00E076DC" w:rsidRDefault="001E7722" w:rsidP="001E7722">
      <w:pPr>
        <w:pStyle w:val="ListParagraph"/>
        <w:numPr>
          <w:ilvl w:val="0"/>
          <w:numId w:val="8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La rutina diaria (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from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morning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until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evening</w:t>
      </w:r>
      <w:proofErr w:type="spellEnd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.</w:t>
      </w:r>
    </w:p>
    <w:p w:rsidR="001E7722" w:rsidRPr="00E076DC" w:rsidRDefault="001E7722" w:rsidP="001E7722">
      <w:pPr>
        <w:pStyle w:val="ListParagraph"/>
        <w:numPr>
          <w:ilvl w:val="0"/>
          <w:numId w:val="8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El horario en el colegio (recreo/comida/ clases)</w:t>
      </w:r>
    </w:p>
    <w:p w:rsidR="001E7722" w:rsidRPr="00E076DC" w:rsidRDefault="001E7722" w:rsidP="001E7722">
      <w:pPr>
        <w:pStyle w:val="ListParagraph"/>
        <w:numPr>
          <w:ilvl w:val="0"/>
          <w:numId w:val="8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Opini</w:t>
      </w:r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o</w:t>
      </w:r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timetable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/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school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day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and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why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think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this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.</w:t>
      </w:r>
    </w:p>
    <w:p w:rsidR="001E7722" w:rsidRPr="00E076DC" w:rsidRDefault="00585AD2" w:rsidP="001E7722">
      <w:pPr>
        <w:pStyle w:val="ListParagraph"/>
        <w:numPr>
          <w:ilvl w:val="0"/>
          <w:numId w:val="8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did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do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yesterday</w:t>
      </w:r>
      <w:proofErr w:type="spellEnd"/>
    </w:p>
    <w:p w:rsidR="00585AD2" w:rsidRPr="00E076DC" w:rsidRDefault="00585AD2" w:rsidP="00585AD2">
      <w:pPr>
        <w:pStyle w:val="ListParagraph"/>
        <w:ind w:left="1440"/>
        <w:rPr>
          <w:rFonts w:ascii="Comic Sans MS" w:hAnsi="Comic Sans MS"/>
          <w:sz w:val="32"/>
          <w:szCs w:val="32"/>
          <w:lang w:val="es-ES_tradnl"/>
        </w:rPr>
      </w:pPr>
    </w:p>
    <w:p w:rsidR="00AF1E76" w:rsidRPr="00E076DC" w:rsidRDefault="00AF1E76" w:rsidP="005223E0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¿Qué opinas del uniforme escolar?</w:t>
      </w:r>
      <w:r w:rsidR="00585AD2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do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think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of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the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school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uniform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585AD2" w:rsidRPr="00E076DC" w:rsidRDefault="00585AD2" w:rsidP="00585AD2">
      <w:pPr>
        <w:pStyle w:val="ListParagraph"/>
        <w:numPr>
          <w:ilvl w:val="0"/>
          <w:numId w:val="9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Describe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the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uniform</w:t>
      </w:r>
      <w:proofErr w:type="spellEnd"/>
    </w:p>
    <w:p w:rsidR="00585AD2" w:rsidRPr="00E076DC" w:rsidRDefault="00E93010" w:rsidP="00585AD2">
      <w:pPr>
        <w:pStyle w:val="ListParagraph"/>
        <w:numPr>
          <w:ilvl w:val="0"/>
          <w:numId w:val="9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Opinions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and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reasons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on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it</w:t>
      </w:r>
      <w:proofErr w:type="spellEnd"/>
    </w:p>
    <w:p w:rsidR="00AF1E76" w:rsidRPr="00E076DC" w:rsidRDefault="00AF1E76" w:rsidP="005223E0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 xml:space="preserve">¿Cuáles son las reglas 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>del colegio</w:t>
      </w:r>
      <w:r w:rsidRPr="00E076DC">
        <w:rPr>
          <w:rFonts w:ascii="Comic Sans MS" w:hAnsi="Comic Sans MS"/>
          <w:sz w:val="32"/>
          <w:szCs w:val="32"/>
          <w:lang w:val="es-ES_tradnl"/>
        </w:rPr>
        <w:t>?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are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the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school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rules</w:t>
      </w:r>
      <w:proofErr w:type="gram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  <w:proofErr w:type="gramEnd"/>
    </w:p>
    <w:p w:rsidR="00E93010" w:rsidRPr="00E076DC" w:rsidRDefault="00E93010" w:rsidP="00E93010">
      <w:pPr>
        <w:pStyle w:val="ListParagraph"/>
        <w:numPr>
          <w:ilvl w:val="0"/>
          <w:numId w:val="16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See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notes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for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help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with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this</w:t>
      </w:r>
      <w:proofErr w:type="spellEnd"/>
    </w:p>
    <w:p w:rsidR="00E93010" w:rsidRPr="00E076DC" w:rsidRDefault="00E93010" w:rsidP="00E93010">
      <w:pPr>
        <w:pStyle w:val="ListParagraph"/>
        <w:numPr>
          <w:ilvl w:val="1"/>
          <w:numId w:val="16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Se debe/ no se debe etc.</w:t>
      </w:r>
    </w:p>
    <w:p w:rsidR="00585AD2" w:rsidRPr="00E076DC" w:rsidRDefault="00AF1E76" w:rsidP="00585AD2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¿Es una cos</w:t>
      </w:r>
      <w:r w:rsidR="00585AD2" w:rsidRPr="00E076DC">
        <w:rPr>
          <w:rFonts w:ascii="Comic Sans MS" w:hAnsi="Comic Sans MS"/>
          <w:sz w:val="32"/>
          <w:szCs w:val="32"/>
          <w:lang w:val="es-ES_tradnl"/>
        </w:rPr>
        <w:t>a</w:t>
      </w:r>
      <w:r w:rsidRPr="00E076DC">
        <w:rPr>
          <w:rFonts w:ascii="Comic Sans MS" w:hAnsi="Comic Sans MS"/>
          <w:sz w:val="32"/>
          <w:szCs w:val="32"/>
          <w:lang w:val="es-ES_tradnl"/>
        </w:rPr>
        <w:t xml:space="preserve"> buena tener reglas en un colegio?</w:t>
      </w:r>
      <w:r w:rsidR="00585AD2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Is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it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good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thing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have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rules in </w:t>
      </w:r>
      <w:proofErr w:type="spellStart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school</w:t>
      </w:r>
      <w:proofErr w:type="spellEnd"/>
      <w:r w:rsidR="00585AD2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585AD2" w:rsidRPr="00E076DC" w:rsidRDefault="00585AD2" w:rsidP="00585AD2">
      <w:pPr>
        <w:pStyle w:val="ListParagraph"/>
        <w:numPr>
          <w:ilvl w:val="0"/>
          <w:numId w:val="10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lastRenderedPageBreak/>
        <w:t>Te enseña disciplina</w:t>
      </w:r>
    </w:p>
    <w:p w:rsidR="00585AD2" w:rsidRPr="00E076DC" w:rsidRDefault="00585AD2" w:rsidP="00585AD2">
      <w:pPr>
        <w:pStyle w:val="ListParagraph"/>
        <w:numPr>
          <w:ilvl w:val="0"/>
          <w:numId w:val="10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Crea un ambiente donde se puede trabajar duro.</w:t>
      </w:r>
    </w:p>
    <w:p w:rsidR="00585AD2" w:rsidRPr="00E076DC" w:rsidRDefault="00585AD2" w:rsidP="00585AD2">
      <w:pPr>
        <w:pStyle w:val="ListParagraph"/>
        <w:numPr>
          <w:ilvl w:val="0"/>
          <w:numId w:val="10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Te enseña respeto, cómo mantener tu cuaderno propio</w:t>
      </w:r>
      <w:r w:rsidR="004C4C50" w:rsidRPr="00E076DC">
        <w:rPr>
          <w:rFonts w:ascii="Comic Sans MS" w:hAnsi="Comic Sans MS"/>
          <w:color w:val="800080"/>
          <w:sz w:val="32"/>
          <w:szCs w:val="32"/>
          <w:lang w:val="es-ES_tradnl"/>
        </w:rPr>
        <w:t>, límites, cómo llegar a tiempo etc. Ahora no nos damos cuenta de la importancia de esas reglas pero en el futuro las apreciaremos.</w:t>
      </w:r>
    </w:p>
    <w:p w:rsidR="004C4C50" w:rsidRPr="00E076DC" w:rsidRDefault="004C4C50" w:rsidP="00585AD2">
      <w:pPr>
        <w:pStyle w:val="ListParagraph"/>
        <w:numPr>
          <w:ilvl w:val="0"/>
          <w:numId w:val="10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No porque rebelo contra las reglas – hago lo contrario de lo que me dicen. </w:t>
      </w:r>
    </w:p>
    <w:p w:rsidR="004C4C50" w:rsidRPr="00E076DC" w:rsidRDefault="004C4C50" w:rsidP="00585AD2">
      <w:pPr>
        <w:pStyle w:val="ListParagraph"/>
        <w:numPr>
          <w:ilvl w:val="0"/>
          <w:numId w:val="10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Las habilidades para la vida/ las costumbres sociales</w:t>
      </w:r>
    </w:p>
    <w:p w:rsidR="004C4C50" w:rsidRPr="00E076DC" w:rsidRDefault="004C4C50" w:rsidP="004C4C50">
      <w:pPr>
        <w:pStyle w:val="ListParagraph"/>
        <w:ind w:left="1440"/>
        <w:rPr>
          <w:rFonts w:ascii="Comic Sans MS" w:hAnsi="Comic Sans MS"/>
          <w:sz w:val="32"/>
          <w:szCs w:val="32"/>
          <w:lang w:val="es-ES_tradnl"/>
        </w:rPr>
      </w:pPr>
    </w:p>
    <w:p w:rsidR="00AF1E76" w:rsidRPr="00E076DC" w:rsidRDefault="00AF1E76" w:rsidP="005223E0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¿Cómo sería tu colegio ideal?</w:t>
      </w:r>
      <w:r w:rsidR="004C4C5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would</w:t>
      </w:r>
      <w:proofErr w:type="spellEnd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your</w:t>
      </w:r>
      <w:proofErr w:type="spellEnd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 ideal </w:t>
      </w:r>
      <w:proofErr w:type="spellStart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school</w:t>
      </w:r>
      <w:proofErr w:type="spellEnd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4C4C50" w:rsidRPr="00E076DC" w:rsidRDefault="004C4C50" w:rsidP="004C4C50">
      <w:pPr>
        <w:pStyle w:val="ListParagraph"/>
        <w:numPr>
          <w:ilvl w:val="0"/>
          <w:numId w:val="11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Mi colegio tendría/ sería etc.</w:t>
      </w:r>
    </w:p>
    <w:p w:rsidR="00AF1E76" w:rsidRPr="00E076DC" w:rsidRDefault="00AF1E76" w:rsidP="005223E0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¿Qué vas a hacer el año que viene?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are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going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do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next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year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E93010" w:rsidRPr="00E076DC" w:rsidRDefault="00E93010" w:rsidP="00E93010">
      <w:pPr>
        <w:pStyle w:val="ListParagraph"/>
        <w:numPr>
          <w:ilvl w:val="0"/>
          <w:numId w:val="11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El año que viene…</w:t>
      </w:r>
    </w:p>
    <w:p w:rsidR="00E93010" w:rsidRPr="00E076DC" w:rsidRDefault="00E93010" w:rsidP="00E93010">
      <w:pPr>
        <w:pStyle w:val="ListParagraph"/>
        <w:numPr>
          <w:ilvl w:val="1"/>
          <w:numId w:val="11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will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study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/do and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why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.</w:t>
      </w:r>
    </w:p>
    <w:p w:rsidR="00E93010" w:rsidRPr="00E076DC" w:rsidRDefault="00E93010" w:rsidP="00E93010">
      <w:pPr>
        <w:pStyle w:val="ListParagraph"/>
        <w:ind w:left="1440"/>
        <w:rPr>
          <w:rFonts w:ascii="Comic Sans MS" w:hAnsi="Comic Sans MS"/>
          <w:sz w:val="32"/>
          <w:szCs w:val="32"/>
          <w:lang w:val="es-ES_tradnl"/>
        </w:rPr>
      </w:pPr>
    </w:p>
    <w:p w:rsidR="00AF1E76" w:rsidRPr="00E076DC" w:rsidRDefault="00AF1E76" w:rsidP="0080436D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¿Qué asignaturas te gustaría estudiar al nivel avanzado?</w:t>
      </w:r>
      <w:r w:rsidR="00E9301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subjects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would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like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study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for</w:t>
      </w:r>
      <w:proofErr w:type="spellEnd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A-</w:t>
      </w:r>
      <w:proofErr w:type="spell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level</w:t>
      </w:r>
      <w:proofErr w:type="spellEnd"/>
      <w:proofErr w:type="gramStart"/>
      <w:r w:rsidR="00E9301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  <w:proofErr w:type="gramEnd"/>
    </w:p>
    <w:p w:rsidR="006B4400" w:rsidRPr="00E076DC" w:rsidRDefault="006B4400" w:rsidP="00E93010">
      <w:pPr>
        <w:pStyle w:val="ListParagraph"/>
        <w:numPr>
          <w:ilvl w:val="0"/>
          <w:numId w:val="11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Me gustaría estudiar…porque…</w:t>
      </w:r>
    </w:p>
    <w:p w:rsidR="00E93010" w:rsidRPr="00E076DC" w:rsidRDefault="00E93010" w:rsidP="00E93010">
      <w:pPr>
        <w:pStyle w:val="ListParagraph"/>
        <w:numPr>
          <w:ilvl w:val="0"/>
          <w:numId w:val="11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can combine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the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answer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with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17.</w:t>
      </w:r>
    </w:p>
    <w:p w:rsidR="00AF1E76" w:rsidRPr="00E076DC" w:rsidRDefault="00AF1E76" w:rsidP="0080436D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¿Te gustaría seguir tus estudios en la universidad?</w:t>
      </w:r>
      <w:r w:rsidR="006B440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Would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like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continue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your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studies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at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university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4C4C50" w:rsidRPr="00E076DC" w:rsidRDefault="004C4C50" w:rsidP="004C4C50">
      <w:pPr>
        <w:pStyle w:val="ListParagraph"/>
        <w:numPr>
          <w:ilvl w:val="0"/>
          <w:numId w:val="11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Sí me gustaría seguir mis estudios en la universidad.</w:t>
      </w:r>
    </w:p>
    <w:p w:rsidR="004C4C50" w:rsidRPr="00E076DC" w:rsidRDefault="004C4C50" w:rsidP="004C4C50">
      <w:pPr>
        <w:pStyle w:val="ListParagraph"/>
        <w:numPr>
          <w:ilvl w:val="0"/>
          <w:numId w:val="11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Me gustaría estudiar… porque…</w:t>
      </w:r>
    </w:p>
    <w:p w:rsidR="00AF1E76" w:rsidRPr="00E076DC" w:rsidRDefault="00AF1E76" w:rsidP="002C7A32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lastRenderedPageBreak/>
        <w:t>¿En qué te gustaría trabajar?</w:t>
      </w:r>
      <w:r w:rsidR="006B440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would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like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work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as</w:t>
      </w:r>
      <w:proofErr w:type="gram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  <w:proofErr w:type="gramEnd"/>
    </w:p>
    <w:p w:rsidR="004C4C50" w:rsidRPr="00E076DC" w:rsidRDefault="004C4C50" w:rsidP="004C4C50">
      <w:pPr>
        <w:pStyle w:val="ListParagraph"/>
        <w:numPr>
          <w:ilvl w:val="0"/>
          <w:numId w:val="12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Me gustaría trabajar como</w:t>
      </w:r>
      <w:proofErr w:type="gramStart"/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..</w:t>
      </w:r>
      <w:proofErr w:type="gramEnd"/>
    </w:p>
    <w:p w:rsidR="004C4C50" w:rsidRPr="00E076DC" w:rsidRDefault="004C4C50" w:rsidP="004C4C50">
      <w:pPr>
        <w:pStyle w:val="ListParagraph"/>
        <w:numPr>
          <w:ilvl w:val="0"/>
          <w:numId w:val="12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Me gustaría ser</w:t>
      </w:r>
    </w:p>
    <w:p w:rsidR="004C4C50" w:rsidRPr="00E076DC" w:rsidRDefault="004C4C50" w:rsidP="004C4C50">
      <w:pPr>
        <w:pStyle w:val="ListParagraph"/>
        <w:numPr>
          <w:ilvl w:val="0"/>
          <w:numId w:val="12"/>
        </w:numPr>
        <w:rPr>
          <w:rFonts w:ascii="Comic Sans MS" w:hAnsi="Comic Sans MS"/>
          <w:color w:val="0070C0"/>
          <w:sz w:val="32"/>
          <w:szCs w:val="32"/>
          <w:lang w:val="es-ES_tradnl"/>
        </w:rPr>
      </w:pP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Add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in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reasons</w:t>
      </w:r>
      <w:proofErr w:type="spellEnd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and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opinions</w:t>
      </w:r>
      <w:proofErr w:type="spellEnd"/>
    </w:p>
    <w:p w:rsidR="00AF1E76" w:rsidRPr="00E076DC" w:rsidRDefault="00AF1E76" w:rsidP="0080436D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¿Dónde te gustaría trabajar?</w:t>
      </w:r>
      <w:r w:rsidR="004C4C5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Where</w:t>
      </w:r>
      <w:proofErr w:type="spellEnd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would</w:t>
      </w:r>
      <w:proofErr w:type="spellEnd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like</w:t>
      </w:r>
      <w:proofErr w:type="spellEnd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work</w:t>
      </w:r>
      <w:proofErr w:type="spellEnd"/>
      <w:r w:rsidR="004C4C5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6B4400" w:rsidRPr="00E076DC" w:rsidRDefault="006B4400" w:rsidP="004C4C50">
      <w:pPr>
        <w:pStyle w:val="ListParagraph"/>
        <w:numPr>
          <w:ilvl w:val="0"/>
          <w:numId w:val="13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Me gustaría trabajar…</w:t>
      </w:r>
    </w:p>
    <w:p w:rsidR="004C4C50" w:rsidRPr="00E076DC" w:rsidRDefault="004C4C50" w:rsidP="004C4C50">
      <w:pPr>
        <w:pStyle w:val="ListParagraph"/>
        <w:numPr>
          <w:ilvl w:val="0"/>
          <w:numId w:val="13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Al extranjero </w:t>
      </w:r>
      <w:r w:rsidRPr="00E076DC">
        <w:rPr>
          <w:rFonts w:ascii="Comic Sans MS" w:hAnsi="Comic Sans MS"/>
          <w:sz w:val="32"/>
          <w:szCs w:val="32"/>
          <w:lang w:val="es-ES_tradnl"/>
        </w:rPr>
        <w:t xml:space="preserve">= </w:t>
      </w:r>
      <w:proofErr w:type="spellStart"/>
      <w:r w:rsidRPr="00E076DC">
        <w:rPr>
          <w:rFonts w:ascii="Comic Sans MS" w:hAnsi="Comic Sans MS"/>
          <w:color w:val="0070C0"/>
          <w:sz w:val="32"/>
          <w:szCs w:val="32"/>
          <w:lang w:val="es-ES_tradnl"/>
        </w:rPr>
        <w:t>abroad</w:t>
      </w:r>
      <w:proofErr w:type="spellEnd"/>
    </w:p>
    <w:p w:rsidR="00AF1E76" w:rsidRPr="00E076DC" w:rsidRDefault="00AF1E76" w:rsidP="00217A3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¿Cuánto te gustaría ganar?</w:t>
      </w:r>
      <w:r w:rsidR="006B440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How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much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would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like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earn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4C4C50" w:rsidRPr="00E076DC" w:rsidRDefault="004C4C50" w:rsidP="004C4C50">
      <w:pPr>
        <w:pStyle w:val="ListParagraph"/>
        <w:numPr>
          <w:ilvl w:val="0"/>
          <w:numId w:val="13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 xml:space="preserve">Me gustaría ganar seis cifras </w:t>
      </w: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sym w:font="Wingdings" w:char="F04A"/>
      </w:r>
    </w:p>
    <w:p w:rsidR="004C4C50" w:rsidRPr="00E076DC" w:rsidRDefault="004C4C50" w:rsidP="004C4C50">
      <w:pPr>
        <w:pStyle w:val="ListParagraph"/>
        <w:numPr>
          <w:ilvl w:val="0"/>
          <w:numId w:val="13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Me gustaría ganar lo suficiente para tener una buena casa, un coche, unas vacaciones etc.</w:t>
      </w:r>
    </w:p>
    <w:p w:rsidR="00AF1E76" w:rsidRPr="00E076DC" w:rsidRDefault="00AF1E76" w:rsidP="00217A3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¿Es más importante ganar mucho dinero o ser feliz en tu trabajo?</w:t>
      </w:r>
      <w:r w:rsidR="006B440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Is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it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important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earn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lot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of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money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or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be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happy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in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your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work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D00E5A" w:rsidRPr="00E076DC" w:rsidRDefault="00D00E5A" w:rsidP="00D00E5A">
      <w:pPr>
        <w:pStyle w:val="ListParagraph"/>
        <w:numPr>
          <w:ilvl w:val="0"/>
          <w:numId w:val="14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Creo que un equilibrio es lo ideal.</w:t>
      </w:r>
    </w:p>
    <w:p w:rsidR="00D00E5A" w:rsidRPr="00E076DC" w:rsidRDefault="00D00E5A" w:rsidP="00D00E5A">
      <w:pPr>
        <w:pStyle w:val="ListParagraph"/>
        <w:numPr>
          <w:ilvl w:val="0"/>
          <w:numId w:val="14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Es importante que ganes dinero para vivir.</w:t>
      </w:r>
    </w:p>
    <w:p w:rsidR="00D00E5A" w:rsidRPr="00E076DC" w:rsidRDefault="00D00E5A" w:rsidP="00D00E5A">
      <w:pPr>
        <w:pStyle w:val="ListParagraph"/>
        <w:numPr>
          <w:ilvl w:val="0"/>
          <w:numId w:val="14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No hay ningún punto ganar mucho dinero si no estás contento/a</w:t>
      </w:r>
    </w:p>
    <w:p w:rsidR="00AF1E76" w:rsidRPr="00E076DC" w:rsidRDefault="00AF1E76" w:rsidP="00217A33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es-ES_tradnl"/>
        </w:rPr>
      </w:pPr>
      <w:r w:rsidRPr="00E076DC">
        <w:rPr>
          <w:rFonts w:ascii="Comic Sans MS" w:hAnsi="Comic Sans MS"/>
          <w:sz w:val="32"/>
          <w:szCs w:val="32"/>
          <w:lang w:val="es-ES_tradnl"/>
        </w:rPr>
        <w:t>¿Cuáles son las ventajas y las desventajas de ir a la universidad?</w:t>
      </w:r>
      <w:r w:rsidR="006B4400" w:rsidRPr="00E076DC">
        <w:rPr>
          <w:rFonts w:ascii="Comic Sans MS" w:hAnsi="Comic Sans MS"/>
          <w:sz w:val="32"/>
          <w:szCs w:val="32"/>
          <w:lang w:val="es-ES_tradnl"/>
        </w:rPr>
        <w:t xml:space="preserve"> =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What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are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the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advantages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and </w:t>
      </w:r>
      <w:r w:rsidR="006B4400" w:rsidRPr="00E076DC">
        <w:rPr>
          <w:rFonts w:ascii="Comic Sans MS" w:hAnsi="Comic Sans MS"/>
          <w:color w:val="0070C0"/>
          <w:sz w:val="32"/>
          <w:szCs w:val="32"/>
        </w:rPr>
        <w:t>disadvantages</w:t>
      </w:r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of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going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to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 xml:space="preserve"> </w:t>
      </w:r>
      <w:proofErr w:type="spellStart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university</w:t>
      </w:r>
      <w:proofErr w:type="spellEnd"/>
      <w:r w:rsidR="006B4400" w:rsidRPr="00E076DC">
        <w:rPr>
          <w:rFonts w:ascii="Comic Sans MS" w:hAnsi="Comic Sans MS"/>
          <w:color w:val="0070C0"/>
          <w:sz w:val="32"/>
          <w:szCs w:val="32"/>
          <w:lang w:val="es-ES_tradnl"/>
        </w:rPr>
        <w:t>?</w:t>
      </w:r>
    </w:p>
    <w:p w:rsidR="006B4400" w:rsidRPr="00E076DC" w:rsidRDefault="006B4400" w:rsidP="006B4400">
      <w:pPr>
        <w:pStyle w:val="ListParagraph"/>
        <w:numPr>
          <w:ilvl w:val="0"/>
          <w:numId w:val="1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Las ventajas son…</w:t>
      </w:r>
    </w:p>
    <w:p w:rsidR="006B4400" w:rsidRPr="00E076DC" w:rsidRDefault="006B4400" w:rsidP="006B4400">
      <w:pPr>
        <w:pStyle w:val="ListParagraph"/>
        <w:numPr>
          <w:ilvl w:val="0"/>
          <w:numId w:val="17"/>
        </w:numPr>
        <w:rPr>
          <w:rFonts w:ascii="Comic Sans MS" w:hAnsi="Comic Sans MS"/>
          <w:color w:val="800080"/>
          <w:sz w:val="32"/>
          <w:szCs w:val="32"/>
          <w:lang w:val="es-ES_tradnl"/>
        </w:rPr>
      </w:pPr>
      <w:r w:rsidRPr="00E076DC">
        <w:rPr>
          <w:rFonts w:ascii="Comic Sans MS" w:hAnsi="Comic Sans MS"/>
          <w:color w:val="800080"/>
          <w:sz w:val="32"/>
          <w:szCs w:val="32"/>
          <w:lang w:val="es-ES_tradnl"/>
        </w:rPr>
        <w:t>Las desventajas son…</w:t>
      </w:r>
    </w:p>
    <w:p w:rsidR="00AF1E76" w:rsidRPr="00E076DC" w:rsidRDefault="00AF1E76" w:rsidP="009778B5">
      <w:pPr>
        <w:ind w:left="360"/>
        <w:rPr>
          <w:rFonts w:ascii="Comic Sans MS" w:hAnsi="Comic Sans MS"/>
          <w:sz w:val="32"/>
          <w:szCs w:val="32"/>
          <w:lang w:val="es-ES_tradnl"/>
        </w:rPr>
      </w:pPr>
      <w:bookmarkStart w:id="0" w:name="_GoBack"/>
      <w:bookmarkEnd w:id="0"/>
    </w:p>
    <w:sectPr w:rsidR="00AF1E76" w:rsidRPr="00E076DC" w:rsidSect="00154A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759DE"/>
    <w:multiLevelType w:val="hybridMultilevel"/>
    <w:tmpl w:val="CBF865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A16057"/>
    <w:multiLevelType w:val="hybridMultilevel"/>
    <w:tmpl w:val="5A1E8B2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3D7455"/>
    <w:multiLevelType w:val="hybridMultilevel"/>
    <w:tmpl w:val="CD32A3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6D2081"/>
    <w:multiLevelType w:val="hybridMultilevel"/>
    <w:tmpl w:val="BE36D7B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A73789"/>
    <w:multiLevelType w:val="hybridMultilevel"/>
    <w:tmpl w:val="6C48929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2C310F"/>
    <w:multiLevelType w:val="hybridMultilevel"/>
    <w:tmpl w:val="7C5C76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CA374C3"/>
    <w:multiLevelType w:val="hybridMultilevel"/>
    <w:tmpl w:val="51F8E7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E13F67"/>
    <w:multiLevelType w:val="hybridMultilevel"/>
    <w:tmpl w:val="22DEE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8275639"/>
    <w:multiLevelType w:val="hybridMultilevel"/>
    <w:tmpl w:val="E2FEA4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BF007DD"/>
    <w:multiLevelType w:val="hybridMultilevel"/>
    <w:tmpl w:val="249280C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38B5139"/>
    <w:multiLevelType w:val="hybridMultilevel"/>
    <w:tmpl w:val="B862211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BE6DAF"/>
    <w:multiLevelType w:val="hybridMultilevel"/>
    <w:tmpl w:val="2906345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AEC317F"/>
    <w:multiLevelType w:val="hybridMultilevel"/>
    <w:tmpl w:val="4016F5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1E529C7"/>
    <w:multiLevelType w:val="hybridMultilevel"/>
    <w:tmpl w:val="EF10D4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E84469"/>
    <w:multiLevelType w:val="hybridMultilevel"/>
    <w:tmpl w:val="733C1F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D061572"/>
    <w:multiLevelType w:val="hybridMultilevel"/>
    <w:tmpl w:val="DCAE957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E3166A6"/>
    <w:multiLevelType w:val="hybridMultilevel"/>
    <w:tmpl w:val="5718870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13"/>
  </w:num>
  <w:num w:numId="7">
    <w:abstractNumId w:val="8"/>
  </w:num>
  <w:num w:numId="8">
    <w:abstractNumId w:val="12"/>
  </w:num>
  <w:num w:numId="9">
    <w:abstractNumId w:val="5"/>
  </w:num>
  <w:num w:numId="10">
    <w:abstractNumId w:val="6"/>
  </w:num>
  <w:num w:numId="11">
    <w:abstractNumId w:val="2"/>
  </w:num>
  <w:num w:numId="12">
    <w:abstractNumId w:val="16"/>
  </w:num>
  <w:num w:numId="13">
    <w:abstractNumId w:val="9"/>
  </w:num>
  <w:num w:numId="14">
    <w:abstractNumId w:val="15"/>
  </w:num>
  <w:num w:numId="15">
    <w:abstractNumId w:val="11"/>
  </w:num>
  <w:num w:numId="16">
    <w:abstractNumId w:val="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B1E"/>
    <w:rsid w:val="000232DB"/>
    <w:rsid w:val="00026B1E"/>
    <w:rsid w:val="000A0453"/>
    <w:rsid w:val="000B79D8"/>
    <w:rsid w:val="00154A0F"/>
    <w:rsid w:val="001C5ED4"/>
    <w:rsid w:val="001D79E5"/>
    <w:rsid w:val="001E7722"/>
    <w:rsid w:val="001F03C9"/>
    <w:rsid w:val="00217A33"/>
    <w:rsid w:val="00277091"/>
    <w:rsid w:val="002C77DE"/>
    <w:rsid w:val="002C7A32"/>
    <w:rsid w:val="004C4C50"/>
    <w:rsid w:val="005223E0"/>
    <w:rsid w:val="00555429"/>
    <w:rsid w:val="00585AD2"/>
    <w:rsid w:val="00601678"/>
    <w:rsid w:val="00650085"/>
    <w:rsid w:val="00672682"/>
    <w:rsid w:val="006B4400"/>
    <w:rsid w:val="007C394C"/>
    <w:rsid w:val="0080436D"/>
    <w:rsid w:val="0081726D"/>
    <w:rsid w:val="008270EA"/>
    <w:rsid w:val="00903A9A"/>
    <w:rsid w:val="00965588"/>
    <w:rsid w:val="009778B5"/>
    <w:rsid w:val="009D13E0"/>
    <w:rsid w:val="009F6F55"/>
    <w:rsid w:val="00A8331A"/>
    <w:rsid w:val="00AB6A72"/>
    <w:rsid w:val="00AE0EE0"/>
    <w:rsid w:val="00AF1E76"/>
    <w:rsid w:val="00BC4EA6"/>
    <w:rsid w:val="00C61008"/>
    <w:rsid w:val="00D00E5A"/>
    <w:rsid w:val="00E076DC"/>
    <w:rsid w:val="00E93010"/>
    <w:rsid w:val="00EB5AC3"/>
    <w:rsid w:val="00FC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A0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6B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A0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6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F5968-9B8B-4FAF-B13F-02DBFA3BE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10186B5E</Template>
  <TotalTime>51</TotalTime>
  <Pages>6</Pages>
  <Words>1011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School Life and Future Plans Questions</vt:lpstr>
    </vt:vector>
  </TitlesOfParts>
  <Company>C2K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Life and Future Plans Questions</dc:title>
  <dc:creator>John</dc:creator>
  <cp:lastModifiedBy>E Smyth</cp:lastModifiedBy>
  <cp:revision>6</cp:revision>
  <dcterms:created xsi:type="dcterms:W3CDTF">2014-09-25T13:11:00Z</dcterms:created>
  <dcterms:modified xsi:type="dcterms:W3CDTF">2014-10-06T11:54:00Z</dcterms:modified>
</cp:coreProperties>
</file>